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974B1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69974B13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74B11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74B12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1F182B">
              <w:rPr>
                <w:b/>
                <w:sz w:val="26"/>
                <w:szCs w:val="26"/>
                <w:lang w:val="en-US"/>
              </w:rPr>
              <w:t>64</w:t>
            </w:r>
          </w:p>
        </w:tc>
      </w:tr>
      <w:tr w:rsidR="00C44B8B" w14:paraId="69974B16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74B14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74B15" w14:textId="77777777" w:rsidR="00C44B8B" w:rsidRPr="00C44B8B" w:rsidRDefault="00170DC0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2078162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69974B17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9974B1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69974B19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69974B1A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69974B1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69974B1C" w14:textId="77777777" w:rsidR="00C44B8B" w:rsidRPr="00CB6078" w:rsidRDefault="00C44B8B" w:rsidP="00C44B8B"/>
    <w:p w14:paraId="69974B1D" w14:textId="77777777" w:rsidR="00C44B8B" w:rsidRPr="00CB6078" w:rsidRDefault="00C44B8B" w:rsidP="00C44B8B"/>
    <w:p w14:paraId="69974B1E" w14:textId="77777777" w:rsidR="00C44B8B" w:rsidRPr="00CB6078" w:rsidRDefault="00C44B8B" w:rsidP="00C44B8B"/>
    <w:p w14:paraId="69974B1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69974B20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170DC0">
        <w:rPr>
          <w:b/>
          <w:sz w:val="26"/>
          <w:szCs w:val="26"/>
          <w:u w:val="single"/>
        </w:rPr>
        <w:t>Х42 3.407.1-143.8.49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69974B21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9974B2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9974B23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170DC0">
        <w:rPr>
          <w:b/>
          <w:sz w:val="26"/>
          <w:szCs w:val="26"/>
          <w:u w:val="single"/>
        </w:rPr>
        <w:t>Х42 3.407.1-143.8.49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170DC0">
        <w:rPr>
          <w:b/>
          <w:sz w:val="26"/>
          <w:szCs w:val="26"/>
          <w:u w:val="single"/>
        </w:rPr>
        <w:t>Номер чертежа типового проекта – 3.407.1-143.8.49</w:t>
      </w:r>
      <w:r w:rsidR="0073431B">
        <w:rPr>
          <w:b/>
          <w:sz w:val="26"/>
          <w:szCs w:val="26"/>
        </w:rPr>
        <w:t>.</w:t>
      </w:r>
      <w:bookmarkEnd w:id="3"/>
    </w:p>
    <w:p w14:paraId="69974B24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974B2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69974B26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69974B27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69974B2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974B2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974B2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9974B2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974B2C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9974B2D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9974B2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69974B2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69974B30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69974B31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69974B32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69974B33" w14:textId="77777777" w:rsidR="007118A9" w:rsidRPr="0073431B" w:rsidRDefault="00170DC0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3.407.1-143.8.49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69974B3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69974B3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69974B36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69974B37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69974B38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69974B39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69974B3A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69974B3B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69974B3C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69974B3D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9974B3E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69974B3F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9974B40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69974B41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69974B42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69974B43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974B44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69974B45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974B46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974B47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69974B48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69974B49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974B4A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9974B4B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69974B4C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69974B4D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9974B4E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9974B4F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69974B50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69974B51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9974B5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9974B5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69974B54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9974B55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974B56" w14:textId="77777777" w:rsidR="00562D55" w:rsidRPr="00CB6078" w:rsidRDefault="00562D55" w:rsidP="00451C4D">
      <w:pPr>
        <w:rPr>
          <w:sz w:val="26"/>
          <w:szCs w:val="26"/>
        </w:rPr>
      </w:pPr>
    </w:p>
    <w:p w14:paraId="69974B57" w14:textId="77777777" w:rsidR="006D1941" w:rsidRPr="00CB6078" w:rsidRDefault="006D1941" w:rsidP="00451C4D">
      <w:pPr>
        <w:rPr>
          <w:sz w:val="26"/>
          <w:szCs w:val="26"/>
        </w:rPr>
      </w:pPr>
    </w:p>
    <w:p w14:paraId="69974B58" w14:textId="77777777" w:rsidR="001D6900" w:rsidRPr="00CB6078" w:rsidRDefault="001D6900" w:rsidP="00451C4D">
      <w:pPr>
        <w:rPr>
          <w:sz w:val="26"/>
          <w:szCs w:val="26"/>
        </w:rPr>
      </w:pPr>
    </w:p>
    <w:p w14:paraId="69974B59" w14:textId="77777777" w:rsidR="004A2665" w:rsidRPr="00CB6078" w:rsidRDefault="004A2665" w:rsidP="00451C4D">
      <w:pPr>
        <w:rPr>
          <w:sz w:val="26"/>
          <w:szCs w:val="26"/>
        </w:rPr>
      </w:pPr>
    </w:p>
    <w:p w14:paraId="69974B5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9974B5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69974B5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974B5F" w14:textId="77777777" w:rsidR="00A85A94" w:rsidRDefault="00A85A94">
      <w:r>
        <w:separator/>
      </w:r>
    </w:p>
  </w:endnote>
  <w:endnote w:type="continuationSeparator" w:id="0">
    <w:p w14:paraId="69974B60" w14:textId="77777777" w:rsidR="00A85A94" w:rsidRDefault="00A8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974B5D" w14:textId="77777777" w:rsidR="00A85A94" w:rsidRDefault="00A85A94">
      <w:r>
        <w:separator/>
      </w:r>
    </w:p>
  </w:footnote>
  <w:footnote w:type="continuationSeparator" w:id="0">
    <w:p w14:paraId="69974B5E" w14:textId="77777777" w:rsidR="00A85A94" w:rsidRDefault="00A85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974B61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9974B6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DC0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DC0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82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1BD8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5A94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74B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C8115-EF55-451F-B8F6-0C5B48305BF7}">
  <ds:schemaRefs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D66D1B90-EFAB-4213-B3C1-310EC28D0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4654F0-41E5-4727-9009-5D7EECB2D8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931FEA-A38E-444C-9575-8A1988E5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1</TotalTime>
  <Pages>3</Pages>
  <Words>1109</Words>
  <Characters>6324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2015-05-14T07:52:00Z</dcterms:created>
  <dcterms:modified xsi:type="dcterms:W3CDTF">2015-05-14T07:52:00Z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